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5000" w:type="pct"/>
        <w:tblLook w:val="01E0" w:firstRow="1" w:lastRow="1" w:firstColumn="1" w:lastColumn="1" w:noHBand="0" w:noVBand="0"/>
      </w:tblPr>
      <w:tblGrid>
        <w:gridCol w:w="10137"/>
      </w:tblGrid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Antwort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Auto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Bett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lastRenderedPageBreak/>
              <w:t>Bild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Fehler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Fernsehapparat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lastRenderedPageBreak/>
              <w:t>Fotoapparat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Geschäft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Gruppe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lastRenderedPageBreak/>
              <w:t>Haus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Haushalt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Herd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lastRenderedPageBreak/>
              <w:t>Karte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Kassette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Kühlschrank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lastRenderedPageBreak/>
              <w:t>Person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Problem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Radio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lastRenderedPageBreak/>
              <w:t>Regal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Schrank</w:t>
            </w:r>
          </w:p>
        </w:tc>
      </w:tr>
      <w:tr w:rsidR="001B4367" w:rsidTr="008D52E2">
        <w:trPr>
          <w:trHeight w:hRule="exact" w:val="4820"/>
        </w:trPr>
        <w:tc>
          <w:tcPr>
            <w:tcW w:w="5000" w:type="pct"/>
            <w:vAlign w:val="center"/>
          </w:tcPr>
          <w:p w:rsidR="001B4367" w:rsidRPr="00950839" w:rsidRDefault="001B4367" w:rsidP="008D52E2">
            <w:pPr>
              <w:jc w:val="center"/>
              <w:rPr>
                <w:sz w:val="160"/>
                <w:szCs w:val="160"/>
              </w:rPr>
            </w:pPr>
            <w:r w:rsidRPr="00950839">
              <w:rPr>
                <w:sz w:val="160"/>
                <w:szCs w:val="160"/>
              </w:rPr>
              <w:t>Waschmaschine</w:t>
            </w:r>
          </w:p>
        </w:tc>
      </w:tr>
    </w:tbl>
    <w:p w:rsidR="001B4367" w:rsidRDefault="001B4367" w:rsidP="001B4367"/>
    <w:p w:rsidR="009056A6" w:rsidRPr="001B4367" w:rsidRDefault="009056A6" w:rsidP="00450272">
      <w:pPr>
        <w:rPr>
          <w:sz w:val="2"/>
          <w:szCs w:val="2"/>
        </w:rPr>
      </w:pPr>
    </w:p>
    <w:sectPr w:rsidR="009056A6" w:rsidRPr="001B4367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E28" w:rsidRDefault="00463E28">
      <w:r>
        <w:separator/>
      </w:r>
    </w:p>
  </w:endnote>
  <w:endnote w:type="continuationSeparator" w:id="0">
    <w:p w:rsidR="00463E28" w:rsidRDefault="0046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367" w:rsidRDefault="001B436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1B4367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7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7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367" w:rsidRDefault="001B436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E28" w:rsidRDefault="00463E28">
      <w:r>
        <w:separator/>
      </w:r>
    </w:p>
  </w:footnote>
  <w:footnote w:type="continuationSeparator" w:id="0">
    <w:p w:rsidR="00463E28" w:rsidRDefault="00463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367" w:rsidRDefault="001B436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367" w:rsidRDefault="001B436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367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4367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3E28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B4367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B4367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7</Pages>
  <Words>26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2011-07-19T08:53:00Z</dcterms:created>
  <dcterms:modified xsi:type="dcterms:W3CDTF">2011-07-19T08:54:00Z</dcterms:modified>
</cp:coreProperties>
</file>